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9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8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95" w:right="191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459,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1640760,021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5031611,238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5" w:right="15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1640760,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5031611,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12/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5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kuhli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83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2021-02-15T12:21:51Z</dcterms:created>
  <dcterms:modified xsi:type="dcterms:W3CDTF">2021-02-15T12:21:51Z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